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1A51" w14:textId="77777777" w:rsidR="00395AF3" w:rsidRDefault="00395AF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EFD6B5F" w14:textId="77777777" w:rsidR="00395AF3" w:rsidRPr="00692A45" w:rsidRDefault="00395AF3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tutor</w:t>
      </w:r>
      <w:r w:rsidRPr="00692A45">
        <w:t>)</w:t>
      </w:r>
    </w:p>
    <w:p w14:paraId="2B0CDC1A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27649AF4" w14:textId="77777777" w:rsidR="00395AF3" w:rsidRPr="00395AF3" w:rsidRDefault="00395AF3" w:rsidP="00795FDC">
      <w:pPr>
        <w:rPr>
          <w:rFonts w:cs="Arial"/>
          <w:b/>
          <w:bCs/>
          <w:sz w:val="24"/>
        </w:rPr>
      </w:pPr>
    </w:p>
    <w:p w14:paraId="59993D62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Using the internet, find a large UK construction company and establish what their business objectives are.</w:t>
      </w:r>
    </w:p>
    <w:p w14:paraId="66D4C206" w14:textId="77777777" w:rsidR="00395AF3" w:rsidRPr="00395AF3" w:rsidRDefault="00395AF3" w:rsidP="00795FDC">
      <w:pPr>
        <w:rPr>
          <w:rFonts w:cs="Arial"/>
          <w:sz w:val="24"/>
        </w:rPr>
      </w:pPr>
    </w:p>
    <w:p w14:paraId="0B244FD4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0B171DDC" w14:textId="77777777" w:rsidR="00395AF3" w:rsidRPr="00395AF3" w:rsidRDefault="00395AF3" w:rsidP="00795FDC">
      <w:pPr>
        <w:rPr>
          <w:rFonts w:cs="Arial"/>
          <w:sz w:val="24"/>
        </w:rPr>
      </w:pPr>
    </w:p>
    <w:p w14:paraId="10E129FC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Take a picture of the board for your understanding of the strategies.</w:t>
      </w:r>
    </w:p>
    <w:p w14:paraId="291470B4" w14:textId="77777777" w:rsidR="00395AF3" w:rsidRPr="00395AF3" w:rsidRDefault="00395AF3" w:rsidP="00795FDC">
      <w:pPr>
        <w:rPr>
          <w:rFonts w:cs="Arial"/>
          <w:sz w:val="24"/>
        </w:rPr>
      </w:pPr>
    </w:p>
    <w:p w14:paraId="10348029" w14:textId="77777777" w:rsidR="00395AF3" w:rsidRPr="00395AF3" w:rsidRDefault="00395AF3" w:rsidP="00795FDC">
      <w:pPr>
        <w:rPr>
          <w:rFonts w:cs="Arial"/>
          <w:sz w:val="24"/>
        </w:rPr>
      </w:pPr>
    </w:p>
    <w:p w14:paraId="49256568" w14:textId="77777777" w:rsidR="00395AF3" w:rsidRPr="00395AF3" w:rsidRDefault="00395AF3" w:rsidP="00395AF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395AF3">
        <w:rPr>
          <w:rFonts w:ascii="Arial" w:hAnsi="Arial" w:cs="Arial"/>
        </w:rPr>
        <w:t>Is there a common theme in the business objectives?</w:t>
      </w:r>
    </w:p>
    <w:p w14:paraId="3AB02FAE" w14:textId="77777777" w:rsidR="00395AF3" w:rsidRPr="00395AF3" w:rsidRDefault="00395AF3" w:rsidP="00795FDC">
      <w:pPr>
        <w:rPr>
          <w:rFonts w:cs="Arial"/>
          <w:sz w:val="24"/>
        </w:rPr>
      </w:pPr>
    </w:p>
    <w:p w14:paraId="14220B71" w14:textId="77777777" w:rsidR="00395AF3" w:rsidRPr="00395AF3" w:rsidRDefault="00395AF3" w:rsidP="00395AF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395AF3">
        <w:rPr>
          <w:rFonts w:ascii="Arial" w:hAnsi="Arial" w:cs="Arial"/>
        </w:rPr>
        <w:t>What are the social objectives?</w:t>
      </w:r>
    </w:p>
    <w:p w14:paraId="791DB0BC" w14:textId="77777777" w:rsidR="00395AF3" w:rsidRPr="00395AF3" w:rsidRDefault="00395AF3" w:rsidP="001317CD">
      <w:pPr>
        <w:rPr>
          <w:rFonts w:cs="Arial"/>
          <w:sz w:val="24"/>
        </w:rPr>
      </w:pPr>
    </w:p>
    <w:p w14:paraId="03120F77" w14:textId="77777777" w:rsidR="00395AF3" w:rsidRPr="00395AF3" w:rsidRDefault="00395AF3" w:rsidP="00110217">
      <w:pPr>
        <w:rPr>
          <w:rFonts w:cs="Arial"/>
          <w:sz w:val="24"/>
        </w:rPr>
      </w:pPr>
    </w:p>
    <w:p w14:paraId="66E802BF" w14:textId="77777777" w:rsidR="00395AF3" w:rsidRPr="00395AF3" w:rsidRDefault="00395AF3" w:rsidP="00446647">
      <w:pPr>
        <w:pStyle w:val="Answer"/>
        <w:ind w:left="0"/>
        <w:rPr>
          <w:sz w:val="24"/>
          <w:szCs w:val="24"/>
        </w:rPr>
      </w:pPr>
    </w:p>
    <w:p w14:paraId="6DBE5445" w14:textId="7F3B58E0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You will need to facilitate the debate and direct learners to company objectives.</w:t>
      </w:r>
      <w:r>
        <w:rPr>
          <w:color w:val="FF0000"/>
          <w:sz w:val="24"/>
          <w:szCs w:val="24"/>
        </w:rPr>
        <w:t xml:space="preserve"> Ensure learners can identify different types of objectives (financial, social, customer service oriented, etc).</w:t>
      </w:r>
    </w:p>
    <w:p w14:paraId="39B3C7B7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410179A4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You may also want to talk about the difference between objectives (aims) and values (principles) in this exercise.</w:t>
      </w:r>
    </w:p>
    <w:p w14:paraId="70A47153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6F9C7ACE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Here are some useful resources to get learners started on this task:</w:t>
      </w:r>
    </w:p>
    <w:p w14:paraId="61202233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28CCF7FD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0" w:history="1">
        <w:r w:rsidRPr="00395AF3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5A52693E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1" w:history="1">
        <w:r w:rsidRPr="00395AF3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269C628A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2" w:history="1">
        <w:r w:rsidRPr="00395AF3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587D1B01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3" w:history="1">
        <w:r w:rsidRPr="00395AF3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395AF3">
        <w:rPr>
          <w:color w:val="0070C0"/>
          <w:sz w:val="24"/>
          <w:szCs w:val="24"/>
        </w:rPr>
        <w:t xml:space="preserve"> </w:t>
      </w:r>
    </w:p>
    <w:p w14:paraId="5281CB28" w14:textId="77777777" w:rsidR="00395AF3" w:rsidRPr="00395AF3" w:rsidRDefault="00395AF3" w:rsidP="00A402DF">
      <w:pPr>
        <w:rPr>
          <w:rFonts w:cs="Arial"/>
          <w:sz w:val="24"/>
        </w:rPr>
      </w:pPr>
    </w:p>
    <w:p w14:paraId="585B968B" w14:textId="7DDEAE4B" w:rsidR="00395AF3" w:rsidRPr="00395AF3" w:rsidRDefault="00395AF3" w:rsidP="00474F67">
      <w:pPr>
        <w:rPr>
          <w:rFonts w:cs="Arial"/>
          <w:color w:val="0070C0"/>
          <w:sz w:val="24"/>
        </w:rPr>
      </w:pPr>
      <w:r w:rsidRPr="00395AF3">
        <w:rPr>
          <w:rFonts w:cs="Arial"/>
          <w:color w:val="FF0000"/>
          <w:sz w:val="24"/>
        </w:rPr>
        <w:t>When discussing social objectives, it may be helpful to raise the concept of corporate social responsibility. What does it mean and how does it relate to a company’s aims and objectives?</w:t>
      </w:r>
      <w:r>
        <w:rPr>
          <w:rFonts w:cs="Arial"/>
          <w:color w:val="FF0000"/>
          <w:sz w:val="24"/>
        </w:rPr>
        <w:t xml:space="preserve"> This is covered in depth later in the unit.</w:t>
      </w:r>
    </w:p>
    <w:p w14:paraId="0FB010DF" w14:textId="41DEC79E" w:rsidR="006E1028" w:rsidRDefault="006E1028" w:rsidP="00395AF3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ACFC9" w14:textId="77777777" w:rsidR="001A5617" w:rsidRDefault="001A5617">
      <w:pPr>
        <w:spacing w:before="0" w:after="0"/>
      </w:pPr>
      <w:r>
        <w:separator/>
      </w:r>
    </w:p>
  </w:endnote>
  <w:endnote w:type="continuationSeparator" w:id="0">
    <w:p w14:paraId="404E4648" w14:textId="77777777" w:rsidR="001A5617" w:rsidRDefault="001A56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E2A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82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30DE2E3" wp14:editId="56C601F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BC66F48" w14:textId="568914B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E0C24" w:rsidRPr="006E0C2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6A7EF0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0DE2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BC66F48" w14:textId="568914B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E0C24" w:rsidRPr="006E0C2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6A7EF0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466954" wp14:editId="7943740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208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8522" w14:textId="77777777" w:rsidR="001A5617" w:rsidRDefault="001A5617">
      <w:pPr>
        <w:spacing w:before="0" w:after="0"/>
      </w:pPr>
      <w:r>
        <w:separator/>
      </w:r>
    </w:p>
  </w:footnote>
  <w:footnote w:type="continuationSeparator" w:id="0">
    <w:p w14:paraId="6B329B8A" w14:textId="77777777" w:rsidR="001A5617" w:rsidRDefault="001A56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80B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22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F9795FA" wp14:editId="256191C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53237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B235A96" wp14:editId="065702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A1E5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19CD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202404">
    <w:abstractNumId w:val="5"/>
  </w:num>
  <w:num w:numId="2" w16cid:durableId="416901862">
    <w:abstractNumId w:val="16"/>
  </w:num>
  <w:num w:numId="3" w16cid:durableId="1095521505">
    <w:abstractNumId w:val="23"/>
  </w:num>
  <w:num w:numId="4" w16cid:durableId="323510447">
    <w:abstractNumId w:val="18"/>
  </w:num>
  <w:num w:numId="5" w16cid:durableId="375130280">
    <w:abstractNumId w:val="8"/>
  </w:num>
  <w:num w:numId="6" w16cid:durableId="1097169533">
    <w:abstractNumId w:val="17"/>
  </w:num>
  <w:num w:numId="7" w16cid:durableId="1851140352">
    <w:abstractNumId w:val="8"/>
  </w:num>
  <w:num w:numId="8" w16cid:durableId="571895088">
    <w:abstractNumId w:val="2"/>
  </w:num>
  <w:num w:numId="9" w16cid:durableId="483545232">
    <w:abstractNumId w:val="8"/>
    <w:lvlOverride w:ilvl="0">
      <w:startOverride w:val="1"/>
    </w:lvlOverride>
  </w:num>
  <w:num w:numId="10" w16cid:durableId="2068841066">
    <w:abstractNumId w:val="19"/>
  </w:num>
  <w:num w:numId="11" w16cid:durableId="1485200086">
    <w:abstractNumId w:val="15"/>
  </w:num>
  <w:num w:numId="12" w16cid:durableId="2118988689">
    <w:abstractNumId w:val="6"/>
  </w:num>
  <w:num w:numId="13" w16cid:durableId="1058210256">
    <w:abstractNumId w:val="14"/>
  </w:num>
  <w:num w:numId="14" w16cid:durableId="1271401415">
    <w:abstractNumId w:val="20"/>
  </w:num>
  <w:num w:numId="15" w16cid:durableId="1410613841">
    <w:abstractNumId w:val="12"/>
  </w:num>
  <w:num w:numId="16" w16cid:durableId="1799713417">
    <w:abstractNumId w:val="7"/>
  </w:num>
  <w:num w:numId="17" w16cid:durableId="257637292">
    <w:abstractNumId w:val="25"/>
  </w:num>
  <w:num w:numId="18" w16cid:durableId="1263537191">
    <w:abstractNumId w:val="26"/>
  </w:num>
  <w:num w:numId="19" w16cid:durableId="1692995772">
    <w:abstractNumId w:val="4"/>
  </w:num>
  <w:num w:numId="20" w16cid:durableId="452486230">
    <w:abstractNumId w:val="3"/>
  </w:num>
  <w:num w:numId="21" w16cid:durableId="772090193">
    <w:abstractNumId w:val="10"/>
  </w:num>
  <w:num w:numId="22" w16cid:durableId="1709380228">
    <w:abstractNumId w:val="10"/>
    <w:lvlOverride w:ilvl="0">
      <w:startOverride w:val="1"/>
    </w:lvlOverride>
  </w:num>
  <w:num w:numId="23" w16cid:durableId="1182163811">
    <w:abstractNumId w:val="24"/>
  </w:num>
  <w:num w:numId="24" w16cid:durableId="79758191">
    <w:abstractNumId w:val="10"/>
    <w:lvlOverride w:ilvl="0">
      <w:startOverride w:val="1"/>
    </w:lvlOverride>
  </w:num>
  <w:num w:numId="25" w16cid:durableId="1651979540">
    <w:abstractNumId w:val="10"/>
    <w:lvlOverride w:ilvl="0">
      <w:startOverride w:val="1"/>
    </w:lvlOverride>
  </w:num>
  <w:num w:numId="26" w16cid:durableId="1308823909">
    <w:abstractNumId w:val="11"/>
  </w:num>
  <w:num w:numId="27" w16cid:durableId="2070152258">
    <w:abstractNumId w:val="21"/>
  </w:num>
  <w:num w:numId="28" w16cid:durableId="406653108">
    <w:abstractNumId w:val="10"/>
    <w:lvlOverride w:ilvl="0">
      <w:startOverride w:val="1"/>
    </w:lvlOverride>
  </w:num>
  <w:num w:numId="29" w16cid:durableId="1963996432">
    <w:abstractNumId w:val="22"/>
  </w:num>
  <w:num w:numId="30" w16cid:durableId="2002074352">
    <w:abstractNumId w:val="10"/>
  </w:num>
  <w:num w:numId="31" w16cid:durableId="1145124136">
    <w:abstractNumId w:val="10"/>
    <w:lvlOverride w:ilvl="0">
      <w:startOverride w:val="1"/>
    </w:lvlOverride>
  </w:num>
  <w:num w:numId="32" w16cid:durableId="74326860">
    <w:abstractNumId w:val="10"/>
    <w:lvlOverride w:ilvl="0">
      <w:startOverride w:val="1"/>
    </w:lvlOverride>
  </w:num>
  <w:num w:numId="33" w16cid:durableId="608704400">
    <w:abstractNumId w:val="0"/>
  </w:num>
  <w:num w:numId="34" w16cid:durableId="1390613462">
    <w:abstractNumId w:val="13"/>
  </w:num>
  <w:num w:numId="35" w16cid:durableId="662901101">
    <w:abstractNumId w:val="9"/>
  </w:num>
  <w:num w:numId="36" w16cid:durableId="1018966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F3"/>
    <w:rsid w:val="000033BD"/>
    <w:rsid w:val="00082C62"/>
    <w:rsid w:val="000B231F"/>
    <w:rsid w:val="000E194B"/>
    <w:rsid w:val="00110217"/>
    <w:rsid w:val="00152AC3"/>
    <w:rsid w:val="00156AF3"/>
    <w:rsid w:val="0019491D"/>
    <w:rsid w:val="001A5617"/>
    <w:rsid w:val="001F74AD"/>
    <w:rsid w:val="002D07A8"/>
    <w:rsid w:val="003405EA"/>
    <w:rsid w:val="00342E9E"/>
    <w:rsid w:val="00395AF3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4309"/>
    <w:rsid w:val="006B798A"/>
    <w:rsid w:val="006D3AA3"/>
    <w:rsid w:val="006D4994"/>
    <w:rsid w:val="006E0C2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D5828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C60C5"/>
  <w15:docId w15:val="{47F70728-FEFB-49C3-B45A-C659C1F0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95AF3"/>
    <w:rPr>
      <w:color w:val="0563C1" w:themeColor="hyperlink"/>
      <w:u w:val="single"/>
    </w:rPr>
  </w:style>
  <w:style w:type="paragraph" w:styleId="ListParagraph">
    <w:name w:val="List Paragraph"/>
    <w:basedOn w:val="Normal"/>
    <w:rsid w:val="00395AF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E0C2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istrygroup.co.uk/abou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ewley.co.uk/about-u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am.co.uk/who-we-ar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kier.co.uk/about-us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7E664-2973-4F0B-8F57-558FFA975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19653-87B5-42D5-A86C-B153C99E78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75061-C2DD-4B39-B9F2-24D868708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289</Words>
  <Characters>1457</Characters>
  <Application>Microsoft Office Word</Application>
  <DocSecurity>0</DocSecurity>
  <Lines>97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2021-09-07T10:07:00Z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